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3B52B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3B52B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3B52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3B52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3B52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3B52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3B52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3B52B6" w:rsidRPr="003B52B6">
          <w:rPr>
            <w:b w:val="0"/>
          </w:rPr>
          <w:t xml:space="preserve"> 11091/051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3B52B6" w:rsidP="00232C8F">
            <w:r>
              <w:t>Экономист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3B52B6" w:rsidP="00232C8F">
            <w:r>
              <w:t>27728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3B52B6" w:rsidRPr="003B52B6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3B52B6" w:rsidRPr="003B52B6">
          <w:rPr>
            <w:rStyle w:val="aa"/>
          </w:rPr>
          <w:t>3;</w:t>
        </w:r>
        <w:r w:rsidR="003B52B6" w:rsidRPr="003B52B6">
          <w:rPr>
            <w:u w:val="single"/>
          </w:rPr>
          <w:t xml:space="preserve">  11091/051, 11091/051-1А (11091/051), 11091/051-2А (11091/051)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3B52B6" w:rsidRPr="003B52B6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3B52B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3B52B6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3B52B6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3B52B6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3B52B6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3B52B6" w:rsidP="00C31869">
            <w:pPr>
              <w:jc w:val="center"/>
            </w:pPr>
            <w:r>
              <w:t>018-194-332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3B52B6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3B52B6" w:rsidRDefault="003B52B6" w:rsidP="00C31869">
            <w:pPr>
              <w:jc w:val="center"/>
            </w:pPr>
            <w:r>
              <w:t>014-632-142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2B6" w:rsidRPr="003947ED" w:rsidRDefault="003B52B6" w:rsidP="00AD14A4">
            <w:pPr>
              <w:rPr>
                <w:rStyle w:val="a7"/>
              </w:rPr>
            </w:pPr>
          </w:p>
        </w:tc>
      </w:tr>
      <w:tr w:rsidR="003B52B6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3B52B6" w:rsidRDefault="003B52B6" w:rsidP="00C31869">
            <w:pPr>
              <w:jc w:val="center"/>
            </w:pPr>
            <w:r>
              <w:t>017-768-795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2B6" w:rsidRPr="003947ED" w:rsidRDefault="003B52B6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3B52B6" w:rsidRPr="003B52B6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3B52B6" w:rsidRPr="003B52B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3B52B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3B52B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B52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3B52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3B52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B52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61D7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A6F37" w:rsidRPr="007A6F37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7A6F37" w:rsidRPr="007A6F37">
          <w:rPr>
            <w:i/>
            <w:u w:val="single"/>
          </w:rPr>
          <w:tab/>
          <w:t>   </w:t>
        </w:r>
        <w:r w:rsidR="007A6F37" w:rsidRPr="007A6F37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7A6F37" w:rsidRPr="007A6F37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A6F37" w:rsidRPr="007A6F37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B52B6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B52B6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3B52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B52B6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B52B6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3B52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7A6F37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B52B6" w:rsidP="004E51DC">
            <w:pPr>
              <w:pStyle w:val="a8"/>
            </w:pPr>
            <w:r>
              <w:t>Журова Елена Анатольевна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3B52B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  <w:r>
              <w:t>Гришунина Татьяна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  <w:r>
              <w:t>Романова Елена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2B6" w:rsidRPr="003B52B6" w:rsidRDefault="003B52B6" w:rsidP="004E51DC">
            <w:pPr>
              <w:pStyle w:val="a8"/>
            </w:pPr>
          </w:p>
        </w:tc>
      </w:tr>
      <w:tr w:rsidR="003B52B6" w:rsidRPr="003B52B6" w:rsidTr="003B52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B52B6" w:rsidRPr="003B52B6" w:rsidRDefault="003B52B6" w:rsidP="00EF07A3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52B6" w:rsidRPr="003B52B6" w:rsidRDefault="003B52B6" w:rsidP="004E51DC">
            <w:pPr>
              <w:pStyle w:val="a8"/>
              <w:rPr>
                <w:vertAlign w:val="superscript"/>
              </w:rPr>
            </w:pPr>
            <w:r w:rsidRPr="003B52B6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3B52B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E22C6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E22C63" w:rsidRPr="00C31869">
            <w:rPr>
              <w:rStyle w:val="ad"/>
              <w:sz w:val="20"/>
              <w:szCs w:val="20"/>
            </w:rPr>
            <w:fldChar w:fldCharType="separate"/>
          </w:r>
          <w:r w:rsidR="003B52B6">
            <w:rPr>
              <w:rStyle w:val="ad"/>
              <w:noProof/>
              <w:sz w:val="20"/>
              <w:szCs w:val="20"/>
            </w:rPr>
            <w:t>1</w:t>
          </w:r>
          <w:r w:rsidR="00E22C6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B52B6" w:rsidRPr="003B52B6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51, 11091/051-1А (11091/051), 11091/051-2А (11091/051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7728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1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A7FAFA7EA1E47EC8323C6832D8ADC31"/>
    <w:docVar w:name="rm_id" w:val="206"/>
    <w:docVar w:name="rm_name" w:val="                                          "/>
    <w:docVar w:name="rm_number" w:val=" 11091/051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0559E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B52B6"/>
    <w:rsid w:val="003C24DB"/>
    <w:rsid w:val="003C5C39"/>
    <w:rsid w:val="0040104A"/>
    <w:rsid w:val="00402CAC"/>
    <w:rsid w:val="00444410"/>
    <w:rsid w:val="0047551D"/>
    <w:rsid w:val="00481C22"/>
    <w:rsid w:val="00486D23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4709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A6F37"/>
    <w:rsid w:val="007B5268"/>
    <w:rsid w:val="007D1852"/>
    <w:rsid w:val="007D2CEA"/>
    <w:rsid w:val="008208CD"/>
    <w:rsid w:val="00835248"/>
    <w:rsid w:val="00883461"/>
    <w:rsid w:val="008927F4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81D4F"/>
    <w:rsid w:val="00BA5029"/>
    <w:rsid w:val="00BC2F3C"/>
    <w:rsid w:val="00C02721"/>
    <w:rsid w:val="00C03F4A"/>
    <w:rsid w:val="00C31869"/>
    <w:rsid w:val="00CE068F"/>
    <w:rsid w:val="00CE3307"/>
    <w:rsid w:val="00D76DF8"/>
    <w:rsid w:val="00DB1272"/>
    <w:rsid w:val="00DB5302"/>
    <w:rsid w:val="00DD6B1F"/>
    <w:rsid w:val="00E124F4"/>
    <w:rsid w:val="00E22C63"/>
    <w:rsid w:val="00E36337"/>
    <w:rsid w:val="00E43EDA"/>
    <w:rsid w:val="00EB72AD"/>
    <w:rsid w:val="00EC37A1"/>
    <w:rsid w:val="00EF07A3"/>
    <w:rsid w:val="00EF3DC4"/>
    <w:rsid w:val="00F31AF6"/>
    <w:rsid w:val="00F61D78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2016-11-24T13:45:00Z</dcterms:created>
  <dcterms:modified xsi:type="dcterms:W3CDTF">2016-11-25T06:31:00Z</dcterms:modified>
</cp:coreProperties>
</file>